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3613D1" w14:textId="77777777" w:rsidR="0089576F" w:rsidRDefault="0089576F" w:rsidP="0089576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AMYAS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fl.1476)</w:t>
      </w:r>
    </w:p>
    <w:p w14:paraId="35A2E00A" w14:textId="77777777" w:rsidR="0089576F" w:rsidRDefault="0089576F" w:rsidP="0089576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York.</w:t>
      </w:r>
    </w:p>
    <w:p w14:paraId="4479B26E" w14:textId="77777777" w:rsidR="0089576F" w:rsidRDefault="0089576F" w:rsidP="0089576F">
      <w:pPr>
        <w:pStyle w:val="NoSpacing"/>
        <w:rPr>
          <w:rFonts w:cs="Times New Roman"/>
          <w:szCs w:val="24"/>
        </w:rPr>
      </w:pPr>
    </w:p>
    <w:p w14:paraId="0BBF032D" w14:textId="77777777" w:rsidR="0089576F" w:rsidRDefault="0089576F" w:rsidP="0089576F">
      <w:pPr>
        <w:pStyle w:val="NoSpacing"/>
        <w:rPr>
          <w:rFonts w:cs="Times New Roman"/>
          <w:szCs w:val="24"/>
        </w:rPr>
      </w:pPr>
    </w:p>
    <w:p w14:paraId="39E98753" w14:textId="77777777" w:rsidR="0089576F" w:rsidRDefault="0089576F" w:rsidP="0089576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31 Dec.1476</w:t>
      </w:r>
      <w:r>
        <w:rPr>
          <w:rFonts w:cs="Times New Roman"/>
          <w:szCs w:val="24"/>
        </w:rPr>
        <w:tab/>
        <w:t xml:space="preserve">He was one of those who met in the Council Chamber and agreed the </w:t>
      </w:r>
    </w:p>
    <w:p w14:paraId="4EF95AE9" w14:textId="77777777" w:rsidR="0089576F" w:rsidRDefault="0089576F" w:rsidP="0089576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ordinances of the Tanners.</w:t>
      </w:r>
    </w:p>
    <w:p w14:paraId="4F217BBA" w14:textId="77777777" w:rsidR="0089576F" w:rsidRDefault="0089576F" w:rsidP="0089576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(“York Memorandum Book” volume 2 p.167)</w:t>
      </w:r>
    </w:p>
    <w:p w14:paraId="52947BAA" w14:textId="77777777" w:rsidR="0089576F" w:rsidRDefault="0089576F" w:rsidP="0089576F">
      <w:pPr>
        <w:pStyle w:val="NoSpacing"/>
        <w:rPr>
          <w:rFonts w:cs="Times New Roman"/>
          <w:szCs w:val="24"/>
        </w:rPr>
      </w:pPr>
    </w:p>
    <w:p w14:paraId="25591495" w14:textId="77777777" w:rsidR="0089576F" w:rsidRDefault="0089576F" w:rsidP="0089576F">
      <w:pPr>
        <w:pStyle w:val="NoSpacing"/>
        <w:rPr>
          <w:rFonts w:cs="Times New Roman"/>
          <w:szCs w:val="24"/>
        </w:rPr>
      </w:pPr>
    </w:p>
    <w:p w14:paraId="65775A37" w14:textId="77777777" w:rsidR="0089576F" w:rsidRDefault="0089576F" w:rsidP="0089576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31 July 2023</w:t>
      </w:r>
    </w:p>
    <w:p w14:paraId="1A50B10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50BE24" w14:textId="77777777" w:rsidR="0089576F" w:rsidRDefault="0089576F" w:rsidP="009139A6">
      <w:r>
        <w:separator/>
      </w:r>
    </w:p>
  </w:endnote>
  <w:endnote w:type="continuationSeparator" w:id="0">
    <w:p w14:paraId="70F7C551" w14:textId="77777777" w:rsidR="0089576F" w:rsidRDefault="0089576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3464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1D21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DF9F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A45E51" w14:textId="77777777" w:rsidR="0089576F" w:rsidRDefault="0089576F" w:rsidP="009139A6">
      <w:r>
        <w:separator/>
      </w:r>
    </w:p>
  </w:footnote>
  <w:footnote w:type="continuationSeparator" w:id="0">
    <w:p w14:paraId="6869422B" w14:textId="77777777" w:rsidR="0089576F" w:rsidRDefault="0089576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A1F4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9E64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953C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76F"/>
    <w:rsid w:val="000666E0"/>
    <w:rsid w:val="002510B7"/>
    <w:rsid w:val="005C130B"/>
    <w:rsid w:val="00826F5C"/>
    <w:rsid w:val="0089576F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F254A8"/>
  <w15:chartTrackingRefBased/>
  <w15:docId w15:val="{D79F74AA-35BD-41DB-BF3F-9B10D8E98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2023-07-31T17:59:00Z</dcterms:created>
  <dcterms:modified xsi:type="dcterms:W3CDTF">2023-07-31T18:03:00Z</dcterms:modified>
</cp:coreProperties>
</file>